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0E7B3E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73882">
        <w:rPr>
          <w:b/>
          <w:noProof/>
          <w:sz w:val="24"/>
        </w:rPr>
        <w:t>2304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85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2C3" w:rsidRPr="00C912C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3BE9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12C3" w:rsidRPr="00C912C3">
                <w:rPr>
                  <w:b/>
                  <w:noProof/>
                  <w:sz w:val="28"/>
                </w:rPr>
                <w:t>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597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12C3" w:rsidRPr="00C912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52B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2C3" w:rsidRPr="00C912C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FC9D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6A890" w:rsidR="00F25D98" w:rsidRDefault="00C91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2B3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912C3">
                <w:t>Correction of Application Group profile IE in Service provisioning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FF5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12C3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FE1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12C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415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912C3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EF5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12C3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C632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12C3" w:rsidRPr="00C912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C905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912C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3B38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5E7C4" w:rsidR="001E41F3" w:rsidRPr="00250685" w:rsidRDefault="00250685">
            <w:pPr>
              <w:pStyle w:val="CRCoverPage"/>
              <w:spacing w:after="0"/>
              <w:ind w:left="100"/>
              <w:rPr>
                <w:szCs w:val="21"/>
              </w:rPr>
            </w:pPr>
            <w:r w:rsidRPr="00250685">
              <w:rPr>
                <w:rFonts w:eastAsia="SimSun"/>
                <w:szCs w:val="21"/>
              </w:rPr>
              <w:t xml:space="preserve">Within a Service provisioning request, </w:t>
            </w:r>
            <w:r w:rsidR="00B43C14" w:rsidRPr="00B43C14">
              <w:rPr>
                <w:rFonts w:eastAsia="SimSun"/>
                <w:szCs w:val="21"/>
              </w:rPr>
              <w:t>Application information</w:t>
            </w:r>
            <w:r w:rsidR="00B43C14" w:rsidRPr="00250685">
              <w:rPr>
                <w:rFonts w:eastAsia="SimSun"/>
                <w:szCs w:val="21"/>
              </w:rPr>
              <w:t xml:space="preserve"> is provided to signal </w:t>
            </w:r>
            <w:r w:rsidRPr="00250685">
              <w:rPr>
                <w:rFonts w:eastAsia="SimSun"/>
                <w:szCs w:val="21"/>
              </w:rPr>
              <w:t xml:space="preserve">a list </w:t>
            </w:r>
            <w:r w:rsidR="00B43C14" w:rsidRPr="00250685">
              <w:rPr>
                <w:rFonts w:eastAsia="SimSun"/>
                <w:szCs w:val="21"/>
              </w:rPr>
              <w:t xml:space="preserve">Application Group profile </w:t>
            </w:r>
            <w:r w:rsidRPr="00250685">
              <w:rPr>
                <w:rFonts w:eastAsia="SimSun"/>
                <w:szCs w:val="21"/>
              </w:rPr>
              <w:t xml:space="preserve">plus </w:t>
            </w:r>
            <w:r w:rsidR="00B43C14" w:rsidRPr="00250685">
              <w:rPr>
                <w:rFonts w:eastAsia="SimSun"/>
                <w:szCs w:val="21"/>
              </w:rPr>
              <w:t xml:space="preserve">AC Profile </w:t>
            </w:r>
            <w:r w:rsidRPr="00250685">
              <w:rPr>
                <w:rFonts w:eastAsia="SimSun"/>
                <w:szCs w:val="21"/>
              </w:rPr>
              <w:t>associations. H</w:t>
            </w:r>
            <w:r w:rsidR="00B43C14" w:rsidRPr="00250685">
              <w:rPr>
                <w:rFonts w:eastAsia="SimSun"/>
                <w:szCs w:val="21"/>
              </w:rPr>
              <w:t>owever</w:t>
            </w:r>
            <w:r w:rsidRPr="00250685">
              <w:rPr>
                <w:rFonts w:eastAsia="SimSun"/>
                <w:szCs w:val="21"/>
              </w:rPr>
              <w:t>,</w:t>
            </w:r>
            <w:r w:rsidR="00B43C14" w:rsidRPr="00250685">
              <w:rPr>
                <w:rFonts w:eastAsia="SimSun"/>
                <w:szCs w:val="21"/>
              </w:rPr>
              <w:t xml:space="preserve"> </w:t>
            </w:r>
            <w:r w:rsidR="00B43C14" w:rsidRPr="00B43C14">
              <w:rPr>
                <w:rFonts w:eastAsia="SimSun"/>
                <w:szCs w:val="21"/>
              </w:rPr>
              <w:t>Application Group profile</w:t>
            </w:r>
            <w:r w:rsidRPr="00250685">
              <w:rPr>
                <w:rFonts w:eastAsia="SimSun"/>
                <w:szCs w:val="21"/>
              </w:rPr>
              <w:t xml:space="preserve"> is currently provided at the same level as </w:t>
            </w:r>
            <w:r w:rsidRPr="00B43C14">
              <w:rPr>
                <w:rFonts w:eastAsia="SimSun"/>
                <w:szCs w:val="21"/>
              </w:rPr>
              <w:t>Application information</w:t>
            </w:r>
            <w:r w:rsidRPr="00250685">
              <w:rPr>
                <w:rFonts w:eastAsia="SimSun"/>
                <w:szCs w:val="21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7A008" w:rsidR="001E41F3" w:rsidRDefault="00250685">
            <w:pPr>
              <w:pStyle w:val="CRCoverPage"/>
              <w:spacing w:after="0"/>
              <w:ind w:left="100"/>
            </w:pPr>
            <w:r>
              <w:t xml:space="preserve">Modify </w:t>
            </w:r>
            <w:r w:rsidRPr="00250685">
              <w:rPr>
                <w:rFonts w:eastAsia="SimSun"/>
                <w:szCs w:val="21"/>
              </w:rPr>
              <w:t xml:space="preserve">Application Group profile </w:t>
            </w:r>
            <w:r>
              <w:rPr>
                <w:rFonts w:eastAsia="SimSun"/>
                <w:szCs w:val="21"/>
              </w:rPr>
              <w:t xml:space="preserve">so that it is indicated as an attribute of </w:t>
            </w:r>
            <w:r w:rsidRPr="00250685">
              <w:t>Application information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59C8E" w:rsidR="001E41F3" w:rsidRDefault="00250685">
            <w:pPr>
              <w:pStyle w:val="CRCoverPage"/>
              <w:spacing w:after="0"/>
              <w:ind w:left="100"/>
            </w:pPr>
            <w:r>
              <w:t>A</w:t>
            </w:r>
            <w:r w:rsidR="005417E0">
              <w:t>n</w:t>
            </w:r>
            <w:r>
              <w:t xml:space="preserve"> EEC will not be able to correctly signal the </w:t>
            </w:r>
            <w:r w:rsidRPr="00B43C14">
              <w:rPr>
                <w:rFonts w:eastAsia="SimSun"/>
                <w:szCs w:val="21"/>
              </w:rPr>
              <w:t>Application Group profile</w:t>
            </w:r>
            <w:r>
              <w:rPr>
                <w:rFonts w:eastAsia="SimSun"/>
                <w:szCs w:val="21"/>
              </w:rPr>
              <w:t xml:space="preserve"> association with a specific </w:t>
            </w:r>
            <w:r w:rsidRPr="00250685">
              <w:rPr>
                <w:rFonts w:eastAsia="SimSun"/>
                <w:szCs w:val="21"/>
              </w:rPr>
              <w:t>AC Profile</w:t>
            </w:r>
            <w:r>
              <w:rPr>
                <w:rFonts w:eastAsia="SimSun"/>
                <w:szCs w:val="21"/>
              </w:rPr>
              <w:t>, which is fundamental in the support of a Common EAS.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C58EE" w:rsidR="001E41F3" w:rsidRDefault="00D73882">
            <w:pPr>
              <w:pStyle w:val="CRCoverPage"/>
              <w:spacing w:after="0"/>
              <w:ind w:left="100"/>
            </w:pPr>
            <w:r w:rsidRPr="00D73882">
              <w:t>8.3.3.3.2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27DF5" w:rsidR="001E41F3" w:rsidRDefault="00250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EAS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378F9" w14:textId="50BC5211" w:rsidR="00B43C14" w:rsidRPr="00D73882" w:rsidRDefault="00D73882" w:rsidP="00D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31BAA9" w14:textId="77777777" w:rsidR="00B43C14" w:rsidRDefault="00B43C14">
      <w:pPr>
        <w:rPr>
          <w:noProof/>
        </w:rPr>
      </w:pPr>
    </w:p>
    <w:p w14:paraId="6D0DCF11" w14:textId="77777777" w:rsidR="00B43C14" w:rsidRPr="00B43C14" w:rsidRDefault="00B43C14" w:rsidP="00B43C1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37821084"/>
      <w:r w:rsidRPr="00B43C14">
        <w:rPr>
          <w:rFonts w:ascii="Arial" w:eastAsia="SimSun" w:hAnsi="Arial"/>
          <w:sz w:val="22"/>
        </w:rPr>
        <w:t>8.3.3.3.2</w:t>
      </w:r>
      <w:r w:rsidRPr="00B43C14">
        <w:rPr>
          <w:rFonts w:ascii="Arial" w:eastAsia="SimSun" w:hAnsi="Arial"/>
          <w:sz w:val="22"/>
        </w:rPr>
        <w:tab/>
        <w:t>Service provisioning request</w:t>
      </w:r>
      <w:bookmarkEnd w:id="1"/>
    </w:p>
    <w:p w14:paraId="45CDA6CD" w14:textId="77777777" w:rsidR="00B43C14" w:rsidRPr="00B43C14" w:rsidRDefault="00B43C14" w:rsidP="00B43C14">
      <w:pPr>
        <w:rPr>
          <w:rFonts w:eastAsia="SimSun"/>
          <w:lang w:eastAsia="ko-KR"/>
        </w:rPr>
      </w:pPr>
      <w:r w:rsidRPr="00B43C14">
        <w:rPr>
          <w:rFonts w:eastAsia="SimSun"/>
        </w:rPr>
        <w:t>Table 8.3.3.3.2-1 describes the information elements for service provisioning request from the EEC to</w:t>
      </w:r>
      <w:r w:rsidRPr="00B43C14">
        <w:rPr>
          <w:rFonts w:eastAsia="SimSun"/>
          <w:lang w:eastAsia="ko-KR"/>
        </w:rPr>
        <w:t xml:space="preserve"> the ECS. </w:t>
      </w:r>
    </w:p>
    <w:p w14:paraId="7D84E867" w14:textId="77777777" w:rsidR="00B43C14" w:rsidRPr="00B43C14" w:rsidRDefault="00B43C14" w:rsidP="00B43C1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43C14">
        <w:rPr>
          <w:rFonts w:ascii="Arial" w:eastAsia="SimSun" w:hAnsi="Arial"/>
          <w:b/>
        </w:rPr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3C14" w:rsidRPr="00B43C14" w14:paraId="0DED5BD0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4A0C4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3C14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67E0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3C14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5F324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3C14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B43C14" w:rsidRPr="00B43C14" w14:paraId="3DE7632E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7E2B9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1BAD6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95F3C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Unique identifier of the EEC.</w:t>
            </w:r>
          </w:p>
        </w:tc>
      </w:tr>
      <w:tr w:rsidR="00B43C14" w:rsidRPr="00B43C14" w14:paraId="212FAAB6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4A224" w14:textId="77777777" w:rsidR="00B43C14" w:rsidRPr="00B43C14" w:rsidRDefault="00B43C14" w:rsidP="00B43C14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B43C14">
              <w:rPr>
                <w:rFonts w:ascii="Arial" w:eastAsia="SimSun" w:hAnsi="Arial"/>
                <w:sz w:val="18"/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D3564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B43C14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60FFA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B43C14">
              <w:rPr>
                <w:rFonts w:ascii="Arial" w:eastAsia="SimSun" w:hAnsi="Arial"/>
                <w:sz w:val="18"/>
                <w:lang w:eastAsia="ko-KR"/>
              </w:rPr>
              <w:t>Security credentials resulting from a successful authorization for the edge computing service.</w:t>
            </w:r>
          </w:p>
        </w:tc>
      </w:tr>
      <w:tr w:rsidR="00B43C14" w:rsidRPr="00B43C14" w14:paraId="7273E4DE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4C722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AC Profile(s)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833F9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EC261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Information about services the EEC wants to connect to, as described in Table 8.2.2-1.</w:t>
            </w:r>
          </w:p>
        </w:tc>
      </w:tr>
      <w:tr w:rsidR="00B43C14" w:rsidRPr="00B43C14" w14:paraId="6CB65666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00C7C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Application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BEA34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C215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List of information about services the EEC wants to connect to, including the option to provide application group profile information.</w:t>
            </w:r>
          </w:p>
        </w:tc>
      </w:tr>
      <w:tr w:rsidR="00B43C14" w:rsidRPr="00B43C14" w14:paraId="592308FA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D7ECB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&gt; 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5EF43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8BC0D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Application Profile as described in Table 8.2.2-1.</w:t>
            </w:r>
          </w:p>
        </w:tc>
      </w:tr>
      <w:tr w:rsidR="00B43C14" w:rsidRPr="00B43C14" w14:paraId="7C2E4F82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38E3" w14:textId="5DBD1DF2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" w:author="Walter Featherstone" w:date="2023-08-14T09:23:00Z">
              <w:r w:rsidRPr="00B43C14">
                <w:rPr>
                  <w:rFonts w:ascii="Arial" w:eastAsia="SimSun" w:hAnsi="Arial"/>
                  <w:sz w:val="18"/>
                </w:rPr>
                <w:t xml:space="preserve">&gt; </w:t>
              </w:r>
            </w:ins>
            <w:r w:rsidRPr="00B43C14">
              <w:rPr>
                <w:rFonts w:ascii="Arial" w:eastAsia="SimSun" w:hAnsi="Arial"/>
                <w:sz w:val="18"/>
              </w:rPr>
              <w:t>Application Group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F1CAE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C0C3D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Application Group profile associated with the AC Profile, as defined in Table 8.2.11-1.</w:t>
            </w:r>
          </w:p>
        </w:tc>
      </w:tr>
      <w:tr w:rsidR="00B43C14" w:rsidRPr="00B43C14" w14:paraId="7270B01A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D15C8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94E2E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92136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Indicates if the EEC supports service continuity or not. </w:t>
            </w:r>
            <w:r w:rsidRPr="00B43C14">
              <w:rPr>
                <w:rFonts w:ascii="Arial" w:eastAsia="SimSun" w:hAnsi="Arial"/>
                <w:sz w:val="18"/>
                <w:lang w:eastAsia="zh-CN"/>
              </w:rPr>
              <w:t>The IE also indicates which ACR scenarios are supported by the EEC.</w:t>
            </w:r>
          </w:p>
          <w:p w14:paraId="486C010A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  <w:lang w:eastAsia="zh-CN"/>
              </w:rPr>
              <w:t>When requesting service provisioning for T-EES discovery, if the EEC requires that T-EES must support "EEC executed ACR via T-EES" scenario, then EEC includes only "EEC executed ACR via T-EES" in this IE</w:t>
            </w:r>
          </w:p>
        </w:tc>
      </w:tr>
      <w:tr w:rsidR="00B43C14" w:rsidRPr="00B43C14" w14:paraId="0642DE03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0BC9F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0FE3F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6929A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The identifier of the UE (</w:t>
            </w:r>
            <w:proofErr w:type="gramStart"/>
            <w:r w:rsidRPr="00B43C14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B43C14">
              <w:rPr>
                <w:rFonts w:ascii="Arial" w:eastAsia="SimSun" w:hAnsi="Arial"/>
                <w:sz w:val="18"/>
              </w:rPr>
              <w:t xml:space="preserve"> GPSI or identity token)</w:t>
            </w:r>
          </w:p>
        </w:tc>
      </w:tr>
      <w:tr w:rsidR="00B43C14" w:rsidRPr="00B43C14" w14:paraId="7C3111D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BD82E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1344D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54C5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List of connectivity information for the UE, </w:t>
            </w:r>
            <w:proofErr w:type="gramStart"/>
            <w:r w:rsidRPr="00B43C14">
              <w:rPr>
                <w:rFonts w:ascii="Arial" w:eastAsia="SimSun" w:hAnsi="Arial"/>
                <w:sz w:val="18"/>
              </w:rPr>
              <w:t>e.g.</w:t>
            </w:r>
            <w:proofErr w:type="gramEnd"/>
            <w:r w:rsidRPr="00B43C14">
              <w:rPr>
                <w:rFonts w:ascii="Arial" w:eastAsia="SimSun" w:hAnsi="Arial"/>
                <w:sz w:val="18"/>
              </w:rPr>
              <w:t xml:space="preserve"> PLMN ID, SSID.</w:t>
            </w:r>
          </w:p>
        </w:tc>
      </w:tr>
      <w:tr w:rsidR="00B43C14" w:rsidRPr="00B43C14" w14:paraId="0FD92CFB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E5A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E35B0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E741C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The location information of the UE. The UE location is described in clause 7.3.2. </w:t>
            </w:r>
          </w:p>
        </w:tc>
      </w:tr>
      <w:tr w:rsidR="00B43C14" w:rsidRPr="00B43C14" w14:paraId="3063A3B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F4A01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ECSP </w:t>
            </w:r>
            <w:r w:rsidRPr="00B43C14">
              <w:rPr>
                <w:rFonts w:ascii="Arial" w:eastAsia="SimSun" w:hAnsi="Arial"/>
                <w:sz w:val="18"/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6B5A9" w14:textId="77777777" w:rsidR="00B43C14" w:rsidRPr="00B43C14" w:rsidRDefault="00B43C14" w:rsidP="00B43C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3D372" w14:textId="77777777" w:rsidR="00B43C14" w:rsidRPr="00B43C14" w:rsidRDefault="00B43C14" w:rsidP="00B43C1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 xml:space="preserve">The list of </w:t>
            </w:r>
            <w:proofErr w:type="gramStart"/>
            <w:r w:rsidRPr="00B43C14">
              <w:rPr>
                <w:rFonts w:ascii="Arial" w:eastAsia="SimSun" w:hAnsi="Arial"/>
                <w:sz w:val="18"/>
              </w:rPr>
              <w:t>EEC</w:t>
            </w:r>
            <w:proofErr w:type="gramEnd"/>
            <w:r w:rsidRPr="00B43C14">
              <w:rPr>
                <w:rFonts w:ascii="Arial" w:eastAsia="SimSun" w:hAnsi="Arial"/>
                <w:sz w:val="18"/>
              </w:rPr>
              <w:t xml:space="preserve"> preferred ECSPs that provide the EES.</w:t>
            </w:r>
          </w:p>
        </w:tc>
      </w:tr>
      <w:tr w:rsidR="00B43C14" w:rsidRPr="00B43C14" w14:paraId="0BD33239" w14:textId="77777777" w:rsidTr="009F1CE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C061B" w14:textId="77777777" w:rsidR="00B43C14" w:rsidRPr="00B43C14" w:rsidRDefault="00B43C14" w:rsidP="00B43C1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43C14">
              <w:rPr>
                <w:rFonts w:ascii="Arial" w:eastAsia="SimSun" w:hAnsi="Arial"/>
                <w:sz w:val="18"/>
              </w:rPr>
              <w:t>NOTE:</w:t>
            </w:r>
            <w:r w:rsidRPr="00B43C14">
              <w:rPr>
                <w:rFonts w:ascii="Arial" w:eastAsia="SimSun" w:hAnsi="Arial"/>
                <w:sz w:val="18"/>
              </w:rPr>
              <w:tab/>
              <w:t>Only one of AC Profile(s) or Application information shall be provided.</w:t>
            </w:r>
          </w:p>
        </w:tc>
      </w:tr>
    </w:tbl>
    <w:p w14:paraId="403A6449" w14:textId="77777777" w:rsidR="00B43C14" w:rsidRPr="00B43C14" w:rsidRDefault="00B43C14" w:rsidP="00B43C14">
      <w:pPr>
        <w:rPr>
          <w:rFonts w:eastAsia="SimSun"/>
        </w:rPr>
      </w:pPr>
    </w:p>
    <w:p w14:paraId="63A53050" w14:textId="7721F20D" w:rsidR="00D73882" w:rsidRPr="00F8699B" w:rsidRDefault="00D73882" w:rsidP="00D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988EC3F" w14:textId="77777777" w:rsidR="00B43C14" w:rsidRDefault="00B43C14">
      <w:pPr>
        <w:rPr>
          <w:noProof/>
        </w:rPr>
      </w:pPr>
    </w:p>
    <w:sectPr w:rsidR="00B43C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44A9" w14:textId="77777777" w:rsidR="002308C8" w:rsidRDefault="002308C8">
      <w:r>
        <w:separator/>
      </w:r>
    </w:p>
  </w:endnote>
  <w:endnote w:type="continuationSeparator" w:id="0">
    <w:p w14:paraId="7577120B" w14:textId="77777777" w:rsidR="002308C8" w:rsidRDefault="0023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2209C" w14:textId="77777777" w:rsidR="002308C8" w:rsidRDefault="002308C8">
      <w:r>
        <w:separator/>
      </w:r>
    </w:p>
  </w:footnote>
  <w:footnote w:type="continuationSeparator" w:id="0">
    <w:p w14:paraId="5F26861C" w14:textId="77777777" w:rsidR="002308C8" w:rsidRDefault="00230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308C8"/>
    <w:rsid w:val="00250685"/>
    <w:rsid w:val="002578AA"/>
    <w:rsid w:val="0026004D"/>
    <w:rsid w:val="002640DD"/>
    <w:rsid w:val="00275D12"/>
    <w:rsid w:val="00280AAE"/>
    <w:rsid w:val="00284FEB"/>
    <w:rsid w:val="002860C4"/>
    <w:rsid w:val="002A17C2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17E0"/>
    <w:rsid w:val="00547111"/>
    <w:rsid w:val="00592D74"/>
    <w:rsid w:val="005950D3"/>
    <w:rsid w:val="005E2C44"/>
    <w:rsid w:val="00621188"/>
    <w:rsid w:val="006257ED"/>
    <w:rsid w:val="00653DE4"/>
    <w:rsid w:val="00665C47"/>
    <w:rsid w:val="00695808"/>
    <w:rsid w:val="006B46FB"/>
    <w:rsid w:val="006E21FB"/>
    <w:rsid w:val="00711029"/>
    <w:rsid w:val="00792342"/>
    <w:rsid w:val="007977A8"/>
    <w:rsid w:val="007B512A"/>
    <w:rsid w:val="007C2097"/>
    <w:rsid w:val="007C3FF8"/>
    <w:rsid w:val="007D6A07"/>
    <w:rsid w:val="007F7259"/>
    <w:rsid w:val="00802E42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3C14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12C3"/>
    <w:rsid w:val="00C95985"/>
    <w:rsid w:val="00CC5026"/>
    <w:rsid w:val="00CC68D0"/>
    <w:rsid w:val="00D03F9A"/>
    <w:rsid w:val="00D06D51"/>
    <w:rsid w:val="00D24991"/>
    <w:rsid w:val="00D50255"/>
    <w:rsid w:val="00D66520"/>
    <w:rsid w:val="00D73882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43C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93</TotalTime>
  <Pages>2</Pages>
  <Words>668</Words>
  <Characters>3639</Characters>
  <Application>Microsoft Office Word</Application>
  <DocSecurity>0</DocSecurity>
  <Lines>242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 of Application Group profile IE in Service provisioning request</vt:lpstr>
      <vt:lpstr>MTG_TITLE</vt:lpstr>
    </vt:vector>
  </TitlesOfParts>
  <Manager/>
  <Company>Apple</Company>
  <LinksUpToDate>false</LinksUpToDate>
  <CharactersWithSpaces>4164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of Application Group profile IE in Service provisioning request</dc:title>
  <dc:subject/>
  <dc:creator>Walter Featherstone</dc:creator>
  <cp:keywords/>
  <dc:description/>
  <cp:lastModifiedBy>Walter Featherstone</cp:lastModifiedBy>
  <cp:revision>21</cp:revision>
  <cp:lastPrinted>1900-01-01T00:00:00Z</cp:lastPrinted>
  <dcterms:created xsi:type="dcterms:W3CDTF">2020-02-03T08:32:00Z</dcterms:created>
  <dcterms:modified xsi:type="dcterms:W3CDTF">2023-08-14T10:23:00Z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23.558</vt:lpwstr>
  </property>
  <property fmtid="{D5CDD505-2E9C-101B-9397-08002B2CF9AE}" pid="10" name="Cr#">
    <vt:lpwstr>415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SA6</vt:lpwstr>
  </property>
  <property fmtid="{D5CDD505-2E9C-101B-9397-08002B2CF9AE}" pid="15" name="RelatedWis">
    <vt:lpwstr>EDGEAPP_Ph2</vt:lpwstr>
  </property>
  <property fmtid="{D5CDD505-2E9C-101B-9397-08002B2CF9AE}" pid="16" name="Cat">
    <vt:lpwstr>F</vt:lpwstr>
  </property>
  <property fmtid="{D5CDD505-2E9C-101B-9397-08002B2CF9AE}" pid="17" name="ResDate">
    <vt:lpwstr>2023-08-14</vt:lpwstr>
  </property>
  <property fmtid="{D5CDD505-2E9C-101B-9397-08002B2CF9AE}" pid="18" name="Release">
    <vt:lpwstr>Rel-18</vt:lpwstr>
  </property>
  <property fmtid="{D5CDD505-2E9C-101B-9397-08002B2CF9AE}" pid="19" name="CrTitle">
    <vt:lpwstr>Correction of Application Group profile IE in Service provisioning request</vt:lpwstr>
  </property>
  <property fmtid="{D5CDD505-2E9C-101B-9397-08002B2CF9AE}" pid="20" name="MtgTitle">
    <vt:lpwstr>&lt;MTG_TITLE&gt;</vt:lpwstr>
  </property>
</Properties>
</file>